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7585058A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28F34A1D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186F00F9" w14:textId="77777777" w:rsidR="008C46FE" w:rsidRPr="001C55D1" w:rsidRDefault="008C46FE" w:rsidP="00A052CE"/>
        </w:tc>
      </w:tr>
      <w:tr w:rsidR="008C46FE" w:rsidRPr="001C55D1" w14:paraId="3986F933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3286B8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66FB37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5C03391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2A729277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12E3DC" w14:textId="77777777" w:rsidR="000447DA" w:rsidRPr="001C55D1" w:rsidRDefault="00F15FE6" w:rsidP="0079591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1BC2998" w14:textId="2AED4D23" w:rsidR="000447DA" w:rsidRPr="001C55D1" w:rsidRDefault="00F15FE6" w:rsidP="000B082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71C10">
              <w:rPr>
                <w:noProof/>
              </w:rPr>
              <w:t>08-1004-26</w:t>
            </w:r>
            <w: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A94684F" w14:textId="77777777" w:rsidR="000447DA" w:rsidRPr="001C55D1" w:rsidRDefault="00F15FE6" w:rsidP="00A052C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47DA" w:rsidRPr="001C55D1" w14:paraId="4DBE3658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69AB23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8D71144" w14:textId="77777777" w:rsidR="000447DA" w:rsidRPr="001C55D1" w:rsidRDefault="000447DA" w:rsidP="00A052CE"/>
        </w:tc>
      </w:tr>
      <w:tr w:rsidR="008C46FE" w:rsidRPr="001C55D1" w14:paraId="127E29C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7A33D" w14:textId="104CE879" w:rsidR="008C46FE" w:rsidRPr="001C55D1" w:rsidRDefault="00F15FE6" w:rsidP="00A052C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71C10">
              <w:rPr>
                <w:noProof/>
              </w:rPr>
              <w:t>Baumpflanzungen im Stadtgebiet von Euskirchen</w:t>
            </w:r>
            <w:r>
              <w:fldChar w:fldCharType="end"/>
            </w:r>
          </w:p>
        </w:tc>
      </w:tr>
      <w:tr w:rsidR="008C46FE" w:rsidRPr="001C55D1" w14:paraId="75CB1E45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14E613" w14:textId="77777777" w:rsidR="008C46FE" w:rsidRPr="001C55D1" w:rsidRDefault="008C46FE" w:rsidP="00A052CE"/>
        </w:tc>
      </w:tr>
      <w:tr w:rsidR="008C46FE" w:rsidRPr="001C55D1" w14:paraId="453991C8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554630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E726280" w14:textId="77777777" w:rsidR="008C46FE" w:rsidRPr="001C55D1" w:rsidRDefault="008C46FE" w:rsidP="00A052CE"/>
        </w:tc>
      </w:tr>
      <w:tr w:rsidR="008C46FE" w:rsidRPr="001C55D1" w14:paraId="5C0ED458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9A71DC" w14:textId="5F2D51C6" w:rsidR="008C46FE" w:rsidRPr="001C55D1" w:rsidRDefault="00F15FE6" w:rsidP="00A052C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71C10">
              <w:rPr>
                <w:noProof/>
              </w:rPr>
              <w:t>Garten- und Landschaftsbau</w:t>
            </w:r>
            <w:r>
              <w:fldChar w:fldCharType="end"/>
            </w:r>
          </w:p>
        </w:tc>
      </w:tr>
    </w:tbl>
    <w:p w14:paraId="3FF5227D" w14:textId="77777777" w:rsidR="00567E7A" w:rsidRPr="00567E7A" w:rsidRDefault="00567E7A" w:rsidP="00567E7A"/>
    <w:p w14:paraId="3A38EC2E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4C9613A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820"/>
        <w:gridCol w:w="993"/>
        <w:gridCol w:w="1531"/>
      </w:tblGrid>
      <w:tr w:rsidR="00567E7A" w:rsidRPr="00567E7A" w14:paraId="0CEDDBD0" w14:textId="77777777" w:rsidTr="005E148A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A3B09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EBB0F8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94FE3D3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58E3BC17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5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B39F2A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6354E95B" w14:textId="77777777" w:rsidTr="005E148A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166DF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3856770" w14:textId="77777777" w:rsidR="005F5416" w:rsidRPr="00754C19" w:rsidRDefault="005F5416" w:rsidP="00706C35">
            <w:pPr>
              <w:jc w:val="left"/>
            </w:pPr>
          </w:p>
        </w:tc>
        <w:tc>
          <w:tcPr>
            <w:tcW w:w="781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DDEAD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0F86E199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5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89537E" w14:textId="77777777" w:rsidR="00567E7A" w:rsidRPr="00567E7A" w:rsidRDefault="00F15FE6" w:rsidP="00E47BF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08D8025E" w14:textId="77777777" w:rsidTr="005E148A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92711" w14:textId="77777777" w:rsidR="007E55BA" w:rsidRPr="00706C35" w:rsidRDefault="007E55B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67AC9D4D" w14:textId="77777777" w:rsidR="007E55BA" w:rsidRPr="008C46FE" w:rsidRDefault="007E55BA" w:rsidP="00706C35">
            <w:pPr>
              <w:jc w:val="left"/>
            </w:pPr>
          </w:p>
        </w:tc>
        <w:tc>
          <w:tcPr>
            <w:tcW w:w="6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1B82EA" w14:textId="77777777" w:rsidR="007E55BA" w:rsidRPr="00706C35" w:rsidRDefault="007E55B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E7A3316" w14:textId="77777777" w:rsidR="007E55BA" w:rsidRPr="00567E7A" w:rsidRDefault="007E55BA" w:rsidP="00B156D8">
            <w:pPr>
              <w:jc w:val="left"/>
            </w:pPr>
            <w:r w:rsidRPr="00567E7A">
              <w:t>Sozialkosten</w:t>
            </w:r>
            <w:r>
              <w:t xml:space="preserve"> und</w:t>
            </w:r>
            <w:r w:rsidRPr="00567E7A">
              <w:t xml:space="preserve"> Soziallöhne</w:t>
            </w:r>
            <w:r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010691F0" w14:textId="77777777" w:rsidR="007E55BA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7419477A" w14:textId="77777777" w:rsidR="007E55BA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602609CB" w14:textId="77777777" w:rsidTr="005E148A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DF9681" w14:textId="77777777" w:rsidR="007E55BA" w:rsidRPr="00706C35" w:rsidRDefault="007E55B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599DC235" w14:textId="77777777" w:rsidR="007E55BA" w:rsidRPr="008C46FE" w:rsidRDefault="007E55BA" w:rsidP="00706C35">
            <w:pPr>
              <w:jc w:val="left"/>
            </w:pPr>
          </w:p>
        </w:tc>
        <w:tc>
          <w:tcPr>
            <w:tcW w:w="6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43041F3" w14:textId="77777777" w:rsidR="007E55BA" w:rsidRPr="00706C35" w:rsidRDefault="007E55B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1A5EC0D3" w14:textId="77777777" w:rsidR="007E55BA" w:rsidRPr="00567E7A" w:rsidRDefault="007E55BA" w:rsidP="00706C35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018254F" w14:textId="77777777" w:rsidR="007E55BA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31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</w:tcPr>
          <w:p w14:paraId="795C2C8D" w14:textId="77777777" w:rsidR="007E55BA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7E3F1253" w14:textId="77777777" w:rsidTr="005E148A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5292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30C0A0F9" w14:textId="77777777" w:rsidR="005F5416" w:rsidRPr="008C46FE" w:rsidRDefault="005F5416" w:rsidP="00706C35">
            <w:pPr>
              <w:jc w:val="left"/>
            </w:pPr>
          </w:p>
        </w:tc>
        <w:tc>
          <w:tcPr>
            <w:tcW w:w="781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68EC4B7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4C191536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531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794F9CCB" w14:textId="77777777" w:rsidR="00567E7A" w:rsidRPr="00567E7A" w:rsidRDefault="00F15FE6" w:rsidP="00E47BF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5CCFBB03" w14:textId="77777777" w:rsidTr="005E148A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AF00A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58B8BBF1" w14:textId="77777777" w:rsidR="005F5416" w:rsidRPr="008C46FE" w:rsidRDefault="005F5416" w:rsidP="00706C35">
            <w:pPr>
              <w:jc w:val="left"/>
            </w:pPr>
          </w:p>
        </w:tc>
        <w:tc>
          <w:tcPr>
            <w:tcW w:w="6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20EEC0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5180F24D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ADC4B30" w14:textId="77777777" w:rsidR="00567E7A" w:rsidRPr="00567E7A" w:rsidRDefault="00F15FE6" w:rsidP="00706C3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31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503D5AC3" w14:textId="77777777" w:rsidR="00567E7A" w:rsidRPr="00567E7A" w:rsidRDefault="00F15FE6" w:rsidP="00E47BF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5CDBC950" w14:textId="77777777" w:rsidTr="005E148A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46499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2B811399" w14:textId="77777777" w:rsidR="005F5416" w:rsidRPr="008C46FE" w:rsidRDefault="005F5416" w:rsidP="00706C35">
            <w:pPr>
              <w:jc w:val="left"/>
            </w:pPr>
          </w:p>
        </w:tc>
        <w:tc>
          <w:tcPr>
            <w:tcW w:w="781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1D998D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63C95C2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531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EE11B29" w14:textId="77777777" w:rsidR="00567E7A" w:rsidRPr="00567E7A" w:rsidRDefault="00F15FE6" w:rsidP="00E47BF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6C6DE99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0E020628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5679E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7E90A47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0E3BB78D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B2E48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2FF4F6A4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63A6BA08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6F454B84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FD4C41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47631DA6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40754072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6D3638C4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42CB1DC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51B02C19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E98997D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F15FE6" w:rsidRPr="00567E7A" w14:paraId="3BB35223" w14:textId="77777777" w:rsidTr="0007594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6EF193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4B368086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</w:tcPr>
          <w:p w14:paraId="04ED72A5" w14:textId="77777777" w:rsidR="00F15FE6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</w:tcPr>
          <w:p w14:paraId="2453CEE1" w14:textId="77777777" w:rsidR="00F15FE6" w:rsidRDefault="00F15FE6">
            <w:r w:rsidRPr="004D75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75A2">
              <w:instrText xml:space="preserve"> FORMTEXT </w:instrText>
            </w:r>
            <w:r w:rsidRPr="004D75A2">
              <w:fldChar w:fldCharType="separate"/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fldChar w:fldCharType="end"/>
            </w:r>
          </w:p>
        </w:tc>
        <w:tc>
          <w:tcPr>
            <w:tcW w:w="1286" w:type="dxa"/>
            <w:noWrap/>
          </w:tcPr>
          <w:p w14:paraId="3E344449" w14:textId="77777777" w:rsidR="00F15FE6" w:rsidRDefault="00F15FE6">
            <w:r w:rsidRPr="004D75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75A2">
              <w:instrText xml:space="preserve"> FORMTEXT </w:instrText>
            </w:r>
            <w:r w:rsidRPr="004D75A2">
              <w:fldChar w:fldCharType="separate"/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fldChar w:fldCharType="end"/>
            </w:r>
          </w:p>
        </w:tc>
        <w:tc>
          <w:tcPr>
            <w:tcW w:w="1470" w:type="dxa"/>
            <w:noWrap/>
          </w:tcPr>
          <w:p w14:paraId="762C8759" w14:textId="77777777" w:rsidR="00F15FE6" w:rsidRDefault="00F15FE6">
            <w:r w:rsidRPr="004D75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75A2">
              <w:instrText xml:space="preserve"> FORMTEXT </w:instrText>
            </w:r>
            <w:r w:rsidRPr="004D75A2">
              <w:fldChar w:fldCharType="separate"/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fldChar w:fldCharType="end"/>
            </w:r>
          </w:p>
        </w:tc>
        <w:tc>
          <w:tcPr>
            <w:tcW w:w="1286" w:type="dxa"/>
            <w:noWrap/>
          </w:tcPr>
          <w:p w14:paraId="25515194" w14:textId="77777777" w:rsidR="00F15FE6" w:rsidRDefault="00F15FE6">
            <w:r w:rsidRPr="004D75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75A2">
              <w:instrText xml:space="preserve"> FORMTEXT </w:instrText>
            </w:r>
            <w:r w:rsidRPr="004D75A2">
              <w:fldChar w:fldCharType="separate"/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fldChar w:fldCharType="end"/>
            </w:r>
          </w:p>
        </w:tc>
      </w:tr>
      <w:tr w:rsidR="00F15FE6" w:rsidRPr="00567E7A" w14:paraId="5B364B8F" w14:textId="77777777" w:rsidTr="0007594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62EB78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  <w:p w14:paraId="12F043DF" w14:textId="77777777" w:rsidR="00F15FE6" w:rsidRPr="00706C35" w:rsidRDefault="00F15FE6" w:rsidP="00706C35">
            <w:pPr>
              <w:jc w:val="left"/>
              <w:rPr>
                <w:b/>
              </w:rPr>
            </w:pPr>
          </w:p>
        </w:tc>
        <w:tc>
          <w:tcPr>
            <w:tcW w:w="2820" w:type="dxa"/>
            <w:noWrap/>
            <w:vAlign w:val="center"/>
          </w:tcPr>
          <w:p w14:paraId="26687D5B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noWrap/>
          </w:tcPr>
          <w:p w14:paraId="119DE082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286" w:type="dxa"/>
            <w:noWrap/>
          </w:tcPr>
          <w:p w14:paraId="70BA8389" w14:textId="77777777" w:rsidR="00F15FE6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</w:tcPr>
          <w:p w14:paraId="3E551455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470" w:type="dxa"/>
            <w:noWrap/>
          </w:tcPr>
          <w:p w14:paraId="60F9DA91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286" w:type="dxa"/>
            <w:noWrap/>
          </w:tcPr>
          <w:p w14:paraId="6C42D6C6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</w:tr>
      <w:tr w:rsidR="00F15FE6" w:rsidRPr="00567E7A" w14:paraId="1DEA0D1C" w14:textId="77777777" w:rsidTr="0007594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FDA0DD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3911180D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</w:tcPr>
          <w:p w14:paraId="5FD4756D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</w:tcPr>
          <w:p w14:paraId="74A9B41B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</w:tcPr>
          <w:p w14:paraId="2D6F6406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</w:tcPr>
          <w:p w14:paraId="255D0988" w14:textId="77777777" w:rsidR="00F15FE6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</w:tcPr>
          <w:p w14:paraId="7D436797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</w:tr>
      <w:tr w:rsidR="00F15FE6" w:rsidRPr="00567E7A" w14:paraId="6167F743" w14:textId="77777777" w:rsidTr="0007594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05AB63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6F8CC1FD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</w:tcPr>
          <w:p w14:paraId="05FAFCA0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</w:tcPr>
          <w:p w14:paraId="08BA4764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</w:tcPr>
          <w:p w14:paraId="6D5182D2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</w:tcPr>
          <w:p w14:paraId="6B1494AB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</w:tcPr>
          <w:p w14:paraId="0F9850FF" w14:textId="77777777" w:rsidR="00F15FE6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C85C11E" w14:textId="77777777" w:rsidR="009713AD" w:rsidRDefault="009713AD" w:rsidP="00567E7A"/>
    <w:p w14:paraId="624E9ECC" w14:textId="77777777" w:rsidR="009713AD" w:rsidRDefault="009713AD" w:rsidP="00567E7A">
      <w:pPr>
        <w:sectPr w:rsidR="009713AD" w:rsidSect="00D53B6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851" w:bottom="567" w:left="1304" w:header="709" w:footer="284" w:gutter="0"/>
          <w:pgNumType w:start="1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721A4972" w14:textId="77777777" w:rsidTr="007E55BA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2EDE88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0A1C133A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2BE0A00B" w14:textId="77777777" w:rsidTr="007E55BA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808F26" w14:textId="77777777" w:rsidR="00567E7A" w:rsidRPr="00567E7A" w:rsidRDefault="00567E7A" w:rsidP="00754C19"/>
        </w:tc>
        <w:tc>
          <w:tcPr>
            <w:tcW w:w="4383" w:type="dxa"/>
            <w:shd w:val="clear" w:color="auto" w:fill="auto"/>
            <w:noWrap/>
            <w:vAlign w:val="center"/>
          </w:tcPr>
          <w:p w14:paraId="6000A501" w14:textId="77777777" w:rsidR="00567E7A" w:rsidRPr="00567E7A" w:rsidRDefault="00567E7A" w:rsidP="00754C19"/>
        </w:tc>
        <w:tc>
          <w:tcPr>
            <w:tcW w:w="2021" w:type="dxa"/>
            <w:shd w:val="clear" w:color="auto" w:fill="auto"/>
            <w:noWrap/>
            <w:vAlign w:val="center"/>
          </w:tcPr>
          <w:p w14:paraId="13C70F7A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56A97550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3E066E88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17CB2389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71F0739" w14:textId="77777777" w:rsidR="00567E7A" w:rsidRPr="008C46FE" w:rsidRDefault="00567E7A" w:rsidP="00706C35">
            <w:pPr>
              <w:jc w:val="center"/>
            </w:pPr>
          </w:p>
          <w:p w14:paraId="2C650859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AFE14BA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406DE79B" w14:textId="77777777" w:rsidR="00567E7A" w:rsidRPr="008C46FE" w:rsidRDefault="00567E7A" w:rsidP="00706C35">
            <w:pPr>
              <w:jc w:val="center"/>
            </w:pPr>
          </w:p>
          <w:p w14:paraId="535AFC73" w14:textId="77777777" w:rsidR="00567E7A" w:rsidRPr="008C46FE" w:rsidRDefault="00567E7A" w:rsidP="00706C35">
            <w:pPr>
              <w:jc w:val="center"/>
            </w:pPr>
          </w:p>
          <w:p w14:paraId="6493AB21" w14:textId="77777777" w:rsidR="00567E7A" w:rsidRPr="008C46FE" w:rsidRDefault="00567E7A" w:rsidP="00706C35">
            <w:pPr>
              <w:jc w:val="center"/>
            </w:pPr>
          </w:p>
          <w:p w14:paraId="10190BA6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02B2FA9B" w14:textId="77777777" w:rsidTr="007E55BA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689D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3F6CAA8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46D7CD6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7E55BA">
              <w:tab/>
            </w:r>
            <w:r w:rsidR="00567E7A"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5FEF844A" w14:textId="77777777" w:rsidR="00567E7A" w:rsidRPr="00567E7A" w:rsidRDefault="00567E7A" w:rsidP="00754C19"/>
        </w:tc>
      </w:tr>
      <w:tr w:rsidR="00567E7A" w:rsidRPr="00706C35" w14:paraId="2CEF98C7" w14:textId="77777777" w:rsidTr="007E55BA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44B91E" w14:textId="77777777" w:rsidR="00567E7A" w:rsidRPr="00754C19" w:rsidRDefault="00567E7A" w:rsidP="00706C35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27E7F35" w14:textId="77777777" w:rsidR="00567E7A" w:rsidRPr="00567E7A" w:rsidRDefault="00F330D2" w:rsidP="00F330D2">
            <w:pPr>
              <w:tabs>
                <w:tab w:val="left" w:pos="230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1A3A8B">
              <w:tab/>
            </w:r>
            <w:r w:rsidR="00567E7A" w:rsidRPr="00567E7A">
              <w:t>x</w:t>
            </w:r>
            <w:r w:rsidR="007E55BA">
              <w:tab/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</w:tcPr>
          <w:p w14:paraId="19E2CD6D" w14:textId="77777777" w:rsidR="00567E7A" w:rsidRPr="00567E7A" w:rsidRDefault="00F330D2" w:rsidP="007E55BA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D522B" w:rsidRPr="00706C35" w14:paraId="5EC761AA" w14:textId="77777777" w:rsidTr="007E55BA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C4DD63" w14:textId="77777777" w:rsidR="006D522B" w:rsidRPr="00706C35" w:rsidRDefault="006D522B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616E09A9" w14:textId="77777777" w:rsidR="006D522B" w:rsidRPr="00706C35" w:rsidRDefault="006D522B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55758B69" w14:textId="77777777" w:rsidR="006D522B" w:rsidRPr="00567E7A" w:rsidRDefault="006D522B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</w:tcPr>
          <w:p w14:paraId="19720E05" w14:textId="77777777" w:rsidR="006D522B" w:rsidRDefault="00F330D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</w:tcPr>
          <w:p w14:paraId="4790853F" w14:textId="77777777" w:rsidR="006D522B" w:rsidRDefault="006D522B">
            <w:r w:rsidRPr="00DF27A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27A1">
              <w:instrText xml:space="preserve"> FORMTEXT </w:instrText>
            </w:r>
            <w:r w:rsidRPr="00DF27A1">
              <w:fldChar w:fldCharType="separate"/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fldChar w:fldCharType="end"/>
            </w:r>
          </w:p>
        </w:tc>
        <w:tc>
          <w:tcPr>
            <w:tcW w:w="1838" w:type="dxa"/>
            <w:shd w:val="clear" w:color="auto" w:fill="auto"/>
            <w:noWrap/>
          </w:tcPr>
          <w:p w14:paraId="0E549AE8" w14:textId="77777777" w:rsidR="006D522B" w:rsidRDefault="00F330D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D522B" w:rsidRPr="00706C35" w14:paraId="7251C49F" w14:textId="77777777" w:rsidTr="007E55BA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FA971E" w14:textId="77777777" w:rsidR="006D522B" w:rsidRPr="00706C35" w:rsidRDefault="006D522B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5842401" w14:textId="77777777" w:rsidR="006D522B" w:rsidRPr="00706C35" w:rsidRDefault="006D522B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966067D" w14:textId="77777777" w:rsidR="006D522B" w:rsidRPr="00567E7A" w:rsidRDefault="006D522B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</w:tcPr>
          <w:p w14:paraId="3A13D83B" w14:textId="77777777" w:rsidR="006D522B" w:rsidRDefault="006D522B">
            <w:r w:rsidRPr="003D696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6969">
              <w:instrText xml:space="preserve"> FORMTEXT </w:instrText>
            </w:r>
            <w:r w:rsidRPr="003D6969">
              <w:fldChar w:fldCharType="separate"/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fldChar w:fldCharType="end"/>
            </w:r>
          </w:p>
        </w:tc>
        <w:tc>
          <w:tcPr>
            <w:tcW w:w="1103" w:type="dxa"/>
            <w:shd w:val="clear" w:color="auto" w:fill="auto"/>
            <w:noWrap/>
          </w:tcPr>
          <w:p w14:paraId="265B1BB6" w14:textId="77777777" w:rsidR="006D522B" w:rsidRDefault="006D522B">
            <w:r w:rsidRPr="00DF27A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27A1">
              <w:instrText xml:space="preserve"> FORMTEXT </w:instrText>
            </w:r>
            <w:r w:rsidRPr="00DF27A1">
              <w:fldChar w:fldCharType="separate"/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fldChar w:fldCharType="end"/>
            </w:r>
          </w:p>
        </w:tc>
        <w:tc>
          <w:tcPr>
            <w:tcW w:w="1838" w:type="dxa"/>
            <w:shd w:val="clear" w:color="auto" w:fill="auto"/>
            <w:noWrap/>
          </w:tcPr>
          <w:p w14:paraId="1042EB83" w14:textId="77777777" w:rsidR="006D522B" w:rsidRDefault="00F330D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D522B" w:rsidRPr="00706C35" w14:paraId="35EA269B" w14:textId="77777777" w:rsidTr="007E55BA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F10544" w14:textId="77777777" w:rsidR="006D522B" w:rsidRPr="00706C35" w:rsidRDefault="006D522B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4A63E522" w14:textId="77777777" w:rsidR="006D522B" w:rsidRPr="00706C35" w:rsidRDefault="006D522B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755A249C" w14:textId="77777777" w:rsidR="006D522B" w:rsidRPr="00567E7A" w:rsidRDefault="006D522B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</w:tcPr>
          <w:p w14:paraId="1E3B7E05" w14:textId="77777777" w:rsidR="006D522B" w:rsidRDefault="006D522B">
            <w:r w:rsidRPr="003D696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6969">
              <w:instrText xml:space="preserve"> FORMTEXT </w:instrText>
            </w:r>
            <w:r w:rsidRPr="003D6969">
              <w:fldChar w:fldCharType="separate"/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fldChar w:fldCharType="end"/>
            </w:r>
          </w:p>
        </w:tc>
        <w:tc>
          <w:tcPr>
            <w:tcW w:w="1103" w:type="dxa"/>
            <w:shd w:val="clear" w:color="auto" w:fill="auto"/>
            <w:noWrap/>
          </w:tcPr>
          <w:p w14:paraId="6B5E3757" w14:textId="77777777" w:rsidR="006D522B" w:rsidRDefault="006D522B">
            <w:r w:rsidRPr="00DF27A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27A1">
              <w:instrText xml:space="preserve"> FORMTEXT </w:instrText>
            </w:r>
            <w:r w:rsidRPr="00DF27A1">
              <w:fldChar w:fldCharType="separate"/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fldChar w:fldCharType="end"/>
            </w:r>
          </w:p>
        </w:tc>
        <w:tc>
          <w:tcPr>
            <w:tcW w:w="1838" w:type="dxa"/>
            <w:shd w:val="clear" w:color="auto" w:fill="auto"/>
            <w:noWrap/>
          </w:tcPr>
          <w:p w14:paraId="187E0748" w14:textId="77777777" w:rsidR="006D522B" w:rsidRDefault="00F330D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D522B" w:rsidRPr="00706C35" w14:paraId="7E940E0C" w14:textId="77777777" w:rsidTr="007E55BA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D7CCCA" w14:textId="77777777" w:rsidR="006D522B" w:rsidRPr="00706C35" w:rsidRDefault="006D522B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5BD86255" w14:textId="77777777" w:rsidR="006D522B" w:rsidRPr="008C46FE" w:rsidRDefault="006D522B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1"/>
            </w:r>
          </w:p>
        </w:tc>
        <w:tc>
          <w:tcPr>
            <w:tcW w:w="2021" w:type="dxa"/>
            <w:shd w:val="clear" w:color="auto" w:fill="auto"/>
            <w:noWrap/>
          </w:tcPr>
          <w:p w14:paraId="174147F3" w14:textId="77777777" w:rsidR="006D522B" w:rsidRDefault="006D522B">
            <w:r w:rsidRPr="003D696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6969">
              <w:instrText xml:space="preserve"> FORMTEXT </w:instrText>
            </w:r>
            <w:r w:rsidRPr="003D6969">
              <w:fldChar w:fldCharType="separate"/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fldChar w:fldCharType="end"/>
            </w:r>
          </w:p>
        </w:tc>
        <w:tc>
          <w:tcPr>
            <w:tcW w:w="1103" w:type="dxa"/>
            <w:shd w:val="clear" w:color="auto" w:fill="auto"/>
            <w:noWrap/>
          </w:tcPr>
          <w:p w14:paraId="3E71EC6D" w14:textId="77777777" w:rsidR="006D522B" w:rsidRDefault="006D522B">
            <w:r w:rsidRPr="00DF27A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27A1">
              <w:instrText xml:space="preserve"> FORMTEXT </w:instrText>
            </w:r>
            <w:r w:rsidRPr="00DF27A1">
              <w:fldChar w:fldCharType="separate"/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</w:tcPr>
          <w:p w14:paraId="3387DF73" w14:textId="77777777" w:rsidR="006D522B" w:rsidRDefault="00F330D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706C35" w14:paraId="6381D9F7" w14:textId="77777777" w:rsidTr="007E55BA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EBE94F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4562346C" w14:textId="77777777" w:rsidR="00567E7A" w:rsidRPr="00567E7A" w:rsidRDefault="00F330D2" w:rsidP="00754C1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793C48E" w14:textId="77777777" w:rsidR="00567E7A" w:rsidRPr="008C46FE" w:rsidRDefault="00567E7A" w:rsidP="00567E7A"/>
    <w:p w14:paraId="4AE83DAC" w14:textId="77777777" w:rsidR="00567E7A" w:rsidRDefault="00567E7A" w:rsidP="00567E7A">
      <w:r w:rsidRPr="00567E7A">
        <w:t>eventuelle Erläuterungen des Bieters:</w:t>
      </w:r>
    </w:p>
    <w:p w14:paraId="4A92D14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7E55BA" w:rsidRPr="00567E7A" w14:paraId="3ECBBE74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7D72F91D" w14:textId="77777777" w:rsidR="007E55BA" w:rsidRDefault="007E55BA"/>
        </w:tc>
      </w:tr>
      <w:tr w:rsidR="007E55BA" w:rsidRPr="00567E7A" w14:paraId="6DBF0200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052168D2" w14:textId="77777777" w:rsidR="007E55BA" w:rsidRDefault="00F330D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06383CFF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53BC9F4D" w14:textId="77777777" w:rsidR="007E55BA" w:rsidRDefault="006D522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332D05D3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3688A4F4" w14:textId="77777777" w:rsidR="007E55BA" w:rsidRDefault="00A568D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37C2B3BC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614539AE" w14:textId="77777777" w:rsidR="007E55BA" w:rsidRDefault="00A568D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20E60048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4375FFE0" w14:textId="77777777" w:rsidR="007E55BA" w:rsidRDefault="006D522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11D46166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32A57DB5" w14:textId="77777777" w:rsidR="007E55BA" w:rsidRDefault="006D522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45618FF8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1BA934F6" w14:textId="77777777" w:rsidR="007E55BA" w:rsidRDefault="00814CA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17567EE4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4ADCE553" w14:textId="77777777" w:rsidR="007E55BA" w:rsidRDefault="00A568D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2158269F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6C4EAD38" w14:textId="77777777" w:rsidR="007E55BA" w:rsidRDefault="00BD2C7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00D9892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DCE5D2E" w14:textId="77777777" w:rsidR="00567E7A" w:rsidRPr="00567E7A" w:rsidRDefault="00A568DA" w:rsidP="00567E7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08ACC34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46E5B2E" w14:textId="77777777" w:rsidR="00567E7A" w:rsidRPr="00567E7A" w:rsidRDefault="006D522B" w:rsidP="00567E7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6CCA91D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26749" w14:textId="77777777" w:rsidR="009E215E" w:rsidRDefault="009E215E">
      <w:r>
        <w:separator/>
      </w:r>
    </w:p>
    <w:p w14:paraId="29A11358" w14:textId="77777777" w:rsidR="009E215E" w:rsidRDefault="009E215E"/>
    <w:p w14:paraId="236FD6CF" w14:textId="77777777" w:rsidR="009E215E" w:rsidRDefault="009E215E"/>
  </w:endnote>
  <w:endnote w:type="continuationSeparator" w:id="0">
    <w:p w14:paraId="0980EA58" w14:textId="77777777" w:rsidR="009E215E" w:rsidRDefault="009E215E">
      <w:r>
        <w:continuationSeparator/>
      </w:r>
    </w:p>
    <w:p w14:paraId="31AAF149" w14:textId="77777777" w:rsidR="009E215E" w:rsidRDefault="009E215E"/>
    <w:p w14:paraId="05F743A8" w14:textId="77777777" w:rsidR="009E215E" w:rsidRDefault="009E21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AA2DD" w14:textId="77777777" w:rsidR="00BB0168" w:rsidRDefault="00BB016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E3D42C8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5AED3028" w14:textId="1931AE10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585D5C13" w14:textId="04A63E14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10A2342D" w14:textId="6576CA09" w:rsidR="00BC2C5F" w:rsidRPr="00D6072E" w:rsidRDefault="00BC2C5F" w:rsidP="00625E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39B84BB5" w14:textId="341A0677" w:rsidR="00BC2C5F" w:rsidRPr="005717E7" w:rsidRDefault="00BC2C5F" w:rsidP="005717E7">
          <w:pPr>
            <w:jc w:val="right"/>
            <w:rPr>
              <w:rFonts w:cs="Arial"/>
              <w:b/>
              <w:sz w:val="16"/>
              <w:szCs w:val="16"/>
            </w:rPr>
          </w:pPr>
        </w:p>
      </w:tc>
    </w:tr>
  </w:tbl>
  <w:p w14:paraId="3F37DF4D" w14:textId="77777777" w:rsidR="00BC2C5F" w:rsidRPr="00046C8E" w:rsidRDefault="00BC2C5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79BDE" w14:textId="77777777" w:rsidR="00BB0168" w:rsidRDefault="00BB016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BF9C1" w14:textId="77777777" w:rsidR="009E215E" w:rsidRDefault="009E215E">
      <w:r>
        <w:separator/>
      </w:r>
    </w:p>
  </w:footnote>
  <w:footnote w:type="continuationSeparator" w:id="0">
    <w:p w14:paraId="52B3EC8D" w14:textId="77777777" w:rsidR="009E215E" w:rsidRDefault="009E215E">
      <w:r>
        <w:continuationSeparator/>
      </w:r>
    </w:p>
    <w:p w14:paraId="5B86CBE4" w14:textId="77777777" w:rsidR="009E215E" w:rsidRDefault="009E215E"/>
    <w:p w14:paraId="5D48CE88" w14:textId="77777777" w:rsidR="009E215E" w:rsidRDefault="009E215E"/>
  </w:footnote>
  <w:footnote w:id="1">
    <w:p w14:paraId="2508D2D6" w14:textId="77777777" w:rsidR="006D522B" w:rsidRPr="001A3A8B" w:rsidRDefault="006D522B" w:rsidP="006D522B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446DD" w14:textId="77777777" w:rsidR="00BC2C5F" w:rsidRDefault="00BC2C5F"/>
  <w:p w14:paraId="1DAF6B39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57C90" w14:textId="43C55AC1" w:rsidR="00BC2C5F" w:rsidRDefault="00BB0168" w:rsidP="00046C8E">
    <w:pPr>
      <w:pStyle w:val="Kopfzeile"/>
    </w:pPr>
    <w:r>
      <w:rPr>
        <w:noProof/>
      </w:rPr>
      <w:drawing>
        <wp:inline distT="0" distB="0" distL="0" distR="0" wp14:anchorId="16AAFADD" wp14:editId="4167BCDE">
          <wp:extent cx="810895" cy="384175"/>
          <wp:effectExtent l="0" t="0" r="8255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088816" w14:textId="48E3405B" w:rsidR="00BC2C5F" w:rsidRPr="00AB4B05" w:rsidRDefault="00BC2C5F" w:rsidP="00BB0168">
    <w:pPr>
      <w:pStyle w:val="UnterKopfzeile"/>
      <w:jc w:val="both"/>
    </w:pPr>
    <w:r>
      <w:t>Preisermittlung bei Zuschlagskalkulation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2381C" w14:textId="77777777" w:rsidR="00BB0168" w:rsidRDefault="00BB016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09174377">
    <w:abstractNumId w:val="11"/>
  </w:num>
  <w:num w:numId="2" w16cid:durableId="1124420805">
    <w:abstractNumId w:val="15"/>
  </w:num>
  <w:num w:numId="3" w16cid:durableId="836268257">
    <w:abstractNumId w:val="17"/>
  </w:num>
  <w:num w:numId="4" w16cid:durableId="553005877">
    <w:abstractNumId w:val="26"/>
  </w:num>
  <w:num w:numId="5" w16cid:durableId="852300265">
    <w:abstractNumId w:val="19"/>
  </w:num>
  <w:num w:numId="6" w16cid:durableId="2057705390">
    <w:abstractNumId w:val="13"/>
  </w:num>
  <w:num w:numId="7" w16cid:durableId="200943114">
    <w:abstractNumId w:val="22"/>
  </w:num>
  <w:num w:numId="8" w16cid:durableId="1854373453">
    <w:abstractNumId w:val="18"/>
  </w:num>
  <w:num w:numId="9" w16cid:durableId="1289094128">
    <w:abstractNumId w:val="25"/>
  </w:num>
  <w:num w:numId="10" w16cid:durableId="1647540517">
    <w:abstractNumId w:val="14"/>
  </w:num>
  <w:num w:numId="11" w16cid:durableId="1178928382">
    <w:abstractNumId w:val="21"/>
  </w:num>
  <w:num w:numId="12" w16cid:durableId="847410030">
    <w:abstractNumId w:val="21"/>
  </w:num>
  <w:num w:numId="13" w16cid:durableId="1139685855">
    <w:abstractNumId w:val="21"/>
  </w:num>
  <w:num w:numId="14" w16cid:durableId="1381050588">
    <w:abstractNumId w:val="21"/>
  </w:num>
  <w:num w:numId="15" w16cid:durableId="1295327157">
    <w:abstractNumId w:val="21"/>
  </w:num>
  <w:num w:numId="16" w16cid:durableId="1674457264">
    <w:abstractNumId w:val="12"/>
  </w:num>
  <w:num w:numId="17" w16cid:durableId="1150708776">
    <w:abstractNumId w:val="12"/>
  </w:num>
  <w:num w:numId="18" w16cid:durableId="1557471246">
    <w:abstractNumId w:val="24"/>
  </w:num>
  <w:num w:numId="19" w16cid:durableId="1819302150">
    <w:abstractNumId w:val="23"/>
  </w:num>
  <w:num w:numId="20" w16cid:durableId="1658191894">
    <w:abstractNumId w:val="20"/>
  </w:num>
  <w:num w:numId="21" w16cid:durableId="173615307">
    <w:abstractNumId w:val="16"/>
  </w:num>
  <w:num w:numId="22" w16cid:durableId="1838420542">
    <w:abstractNumId w:val="10"/>
  </w:num>
  <w:num w:numId="23" w16cid:durableId="974992517">
    <w:abstractNumId w:val="9"/>
  </w:num>
  <w:num w:numId="24" w16cid:durableId="1640181516">
    <w:abstractNumId w:val="7"/>
  </w:num>
  <w:num w:numId="25" w16cid:durableId="1334531325">
    <w:abstractNumId w:val="6"/>
  </w:num>
  <w:num w:numId="26" w16cid:durableId="997733624">
    <w:abstractNumId w:val="5"/>
  </w:num>
  <w:num w:numId="27" w16cid:durableId="764963043">
    <w:abstractNumId w:val="4"/>
  </w:num>
  <w:num w:numId="28" w16cid:durableId="302929721">
    <w:abstractNumId w:val="8"/>
  </w:num>
  <w:num w:numId="29" w16cid:durableId="1333608715">
    <w:abstractNumId w:val="3"/>
  </w:num>
  <w:num w:numId="30" w16cid:durableId="993140598">
    <w:abstractNumId w:val="2"/>
  </w:num>
  <w:num w:numId="31" w16cid:durableId="197277558">
    <w:abstractNumId w:val="1"/>
  </w:num>
  <w:num w:numId="32" w16cid:durableId="1373991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UrkjdqUTZQkiQXDagsLgrfabqURDO9tsmaBVR2Hfy6Ya6ODk/pzTY6wiIBGnchRbkPaUsnnUX3rkiJ7VFP0O2g==" w:salt="98hAoLbEViN0lUlLZyDU0w=="/>
  <w:defaultTabStop w:val="709"/>
  <w:autoHyphenation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5254B"/>
    <w:rsid w:val="00063C32"/>
    <w:rsid w:val="0006675C"/>
    <w:rsid w:val="00081305"/>
    <w:rsid w:val="000848E7"/>
    <w:rsid w:val="000A42AA"/>
    <w:rsid w:val="000B0821"/>
    <w:rsid w:val="000E370C"/>
    <w:rsid w:val="000E4FAF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17BD"/>
    <w:rsid w:val="001C3E5C"/>
    <w:rsid w:val="001C509D"/>
    <w:rsid w:val="001E0C92"/>
    <w:rsid w:val="001E4FDB"/>
    <w:rsid w:val="001F47CC"/>
    <w:rsid w:val="002001C9"/>
    <w:rsid w:val="002378AC"/>
    <w:rsid w:val="00246C9A"/>
    <w:rsid w:val="002517FD"/>
    <w:rsid w:val="00263542"/>
    <w:rsid w:val="002748DF"/>
    <w:rsid w:val="002B1B42"/>
    <w:rsid w:val="002C0F7B"/>
    <w:rsid w:val="002C1791"/>
    <w:rsid w:val="002C403D"/>
    <w:rsid w:val="002E4302"/>
    <w:rsid w:val="002F2F6A"/>
    <w:rsid w:val="002F4952"/>
    <w:rsid w:val="00327698"/>
    <w:rsid w:val="003552CC"/>
    <w:rsid w:val="00355C7F"/>
    <w:rsid w:val="00374BDE"/>
    <w:rsid w:val="003A36E9"/>
    <w:rsid w:val="003D3E99"/>
    <w:rsid w:val="003E2CD4"/>
    <w:rsid w:val="00402A1B"/>
    <w:rsid w:val="00424038"/>
    <w:rsid w:val="0045228F"/>
    <w:rsid w:val="00454471"/>
    <w:rsid w:val="0045726B"/>
    <w:rsid w:val="0047055A"/>
    <w:rsid w:val="00471C10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03E9"/>
    <w:rsid w:val="005333C9"/>
    <w:rsid w:val="005575B0"/>
    <w:rsid w:val="00567E7A"/>
    <w:rsid w:val="005717E7"/>
    <w:rsid w:val="00573601"/>
    <w:rsid w:val="00574488"/>
    <w:rsid w:val="00576C66"/>
    <w:rsid w:val="005A4489"/>
    <w:rsid w:val="005B2D99"/>
    <w:rsid w:val="005C301C"/>
    <w:rsid w:val="005C41DA"/>
    <w:rsid w:val="005C76BC"/>
    <w:rsid w:val="005E148A"/>
    <w:rsid w:val="005F32A5"/>
    <w:rsid w:val="005F41CD"/>
    <w:rsid w:val="005F5416"/>
    <w:rsid w:val="00605DD3"/>
    <w:rsid w:val="00606550"/>
    <w:rsid w:val="00607EE7"/>
    <w:rsid w:val="00614636"/>
    <w:rsid w:val="00625E2F"/>
    <w:rsid w:val="00627B79"/>
    <w:rsid w:val="00640260"/>
    <w:rsid w:val="00643351"/>
    <w:rsid w:val="0066119D"/>
    <w:rsid w:val="00667DCD"/>
    <w:rsid w:val="006A5AED"/>
    <w:rsid w:val="006A66F3"/>
    <w:rsid w:val="006B5C0A"/>
    <w:rsid w:val="006B7CF1"/>
    <w:rsid w:val="006D522B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9591C"/>
    <w:rsid w:val="007A09E8"/>
    <w:rsid w:val="007D4EDC"/>
    <w:rsid w:val="007E55BA"/>
    <w:rsid w:val="007E61DB"/>
    <w:rsid w:val="00814CAD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62412"/>
    <w:rsid w:val="009713AD"/>
    <w:rsid w:val="0097166A"/>
    <w:rsid w:val="009769C9"/>
    <w:rsid w:val="009A3215"/>
    <w:rsid w:val="009A33B4"/>
    <w:rsid w:val="009C14BE"/>
    <w:rsid w:val="009E215E"/>
    <w:rsid w:val="00A00872"/>
    <w:rsid w:val="00A052CE"/>
    <w:rsid w:val="00A06063"/>
    <w:rsid w:val="00A5084B"/>
    <w:rsid w:val="00A52EB1"/>
    <w:rsid w:val="00A568DA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0101"/>
    <w:rsid w:val="00B14EF0"/>
    <w:rsid w:val="00B156D8"/>
    <w:rsid w:val="00B23C01"/>
    <w:rsid w:val="00B27156"/>
    <w:rsid w:val="00B40909"/>
    <w:rsid w:val="00B434E5"/>
    <w:rsid w:val="00B61D2B"/>
    <w:rsid w:val="00B73474"/>
    <w:rsid w:val="00B81871"/>
    <w:rsid w:val="00B96ADB"/>
    <w:rsid w:val="00BA5E42"/>
    <w:rsid w:val="00BB0168"/>
    <w:rsid w:val="00BB224A"/>
    <w:rsid w:val="00BC2C5F"/>
    <w:rsid w:val="00BD2C71"/>
    <w:rsid w:val="00BE2383"/>
    <w:rsid w:val="00C0672C"/>
    <w:rsid w:val="00C101BF"/>
    <w:rsid w:val="00C246AC"/>
    <w:rsid w:val="00C26124"/>
    <w:rsid w:val="00C2678D"/>
    <w:rsid w:val="00C30192"/>
    <w:rsid w:val="00C764C5"/>
    <w:rsid w:val="00C76A63"/>
    <w:rsid w:val="00C96E57"/>
    <w:rsid w:val="00CA2B79"/>
    <w:rsid w:val="00CD54C7"/>
    <w:rsid w:val="00CF64C4"/>
    <w:rsid w:val="00D05C74"/>
    <w:rsid w:val="00D249BB"/>
    <w:rsid w:val="00D53B60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DE7848"/>
    <w:rsid w:val="00E02FAA"/>
    <w:rsid w:val="00E1197E"/>
    <w:rsid w:val="00E2278B"/>
    <w:rsid w:val="00E234DC"/>
    <w:rsid w:val="00E322E9"/>
    <w:rsid w:val="00E47BF6"/>
    <w:rsid w:val="00E578EB"/>
    <w:rsid w:val="00E6087B"/>
    <w:rsid w:val="00E7514C"/>
    <w:rsid w:val="00E85EBB"/>
    <w:rsid w:val="00EA10EB"/>
    <w:rsid w:val="00EC50BB"/>
    <w:rsid w:val="00EC7AED"/>
    <w:rsid w:val="00EF7B6F"/>
    <w:rsid w:val="00F133C2"/>
    <w:rsid w:val="00F15FE6"/>
    <w:rsid w:val="00F21669"/>
    <w:rsid w:val="00F32C49"/>
    <w:rsid w:val="00F330D2"/>
    <w:rsid w:val="00F363DC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254F9B4A"/>
  <w15:docId w15:val="{423E5259-A96E-41C0-B0D3-2B46A6EA6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369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creator>Dorothea Fenner</dc:creator>
  <cp:lastModifiedBy>Spekkers, O.</cp:lastModifiedBy>
  <cp:revision>4</cp:revision>
  <cp:lastPrinted>2010-03-03T17:04:00Z</cp:lastPrinted>
  <dcterms:created xsi:type="dcterms:W3CDTF">2026-04-09T09:22:00Z</dcterms:created>
  <dcterms:modified xsi:type="dcterms:W3CDTF">2026-06-18T14:55:00Z</dcterms:modified>
</cp:coreProperties>
</file>